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F6EA" w14:textId="77777777" w:rsidR="00365A53" w:rsidRDefault="00365A53" w:rsidP="00365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FRENSSH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fl.1430)</w:t>
      </w:r>
    </w:p>
    <w:p w14:paraId="186357D6" w14:textId="77777777" w:rsidR="00365A53" w:rsidRDefault="00365A53" w:rsidP="00365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Thaxted, Essex. Bladesmith.</w:t>
      </w:r>
    </w:p>
    <w:p w14:paraId="362D64A4" w14:textId="77777777" w:rsidR="00365A53" w:rsidRDefault="00365A53" w:rsidP="00365A53">
      <w:pPr>
        <w:pStyle w:val="NoSpacing"/>
        <w:rPr>
          <w:rFonts w:cs="Times New Roman"/>
          <w:szCs w:val="24"/>
        </w:rPr>
      </w:pPr>
    </w:p>
    <w:p w14:paraId="067AAE64" w14:textId="77777777" w:rsidR="00365A53" w:rsidRDefault="00365A53" w:rsidP="00365A53">
      <w:pPr>
        <w:pStyle w:val="NoSpacing"/>
        <w:rPr>
          <w:rFonts w:cs="Times New Roman"/>
          <w:szCs w:val="24"/>
        </w:rPr>
      </w:pPr>
    </w:p>
    <w:p w14:paraId="2B80D865" w14:textId="77777777" w:rsidR="00365A53" w:rsidRDefault="00365A53" w:rsidP="00365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 xml:space="preserve">Robert Saver of Walden(q.v.) brought a plaint of debt against him and </w:t>
      </w:r>
      <w:proofErr w:type="gramStart"/>
      <w:r>
        <w:rPr>
          <w:rFonts w:cs="Times New Roman"/>
          <w:szCs w:val="24"/>
        </w:rPr>
        <w:t>four</w:t>
      </w:r>
      <w:proofErr w:type="gramEnd"/>
    </w:p>
    <w:p w14:paraId="08FA58A9" w14:textId="77777777" w:rsidR="00365A53" w:rsidRDefault="00365A53" w:rsidP="00365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others.</w:t>
      </w:r>
    </w:p>
    <w:p w14:paraId="07280731" w14:textId="77777777" w:rsidR="00365A53" w:rsidRDefault="00365A53" w:rsidP="00365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935A9">
          <w:rPr>
            <w:rStyle w:val="Hyperlink"/>
            <w:rFonts w:cs="Times New Roman"/>
            <w:szCs w:val="24"/>
          </w:rPr>
          <w:t>http://aalt.law.uh.edu/Indices/CP40Indices/CP40no677/CP40no677Pl.htm</w:t>
        </w:r>
      </w:hyperlink>
      <w:r>
        <w:rPr>
          <w:rFonts w:cs="Times New Roman"/>
          <w:szCs w:val="24"/>
        </w:rPr>
        <w:t xml:space="preserve"> )</w:t>
      </w:r>
    </w:p>
    <w:p w14:paraId="25A89455" w14:textId="77777777" w:rsidR="00365A53" w:rsidRDefault="00365A53" w:rsidP="00365A53">
      <w:pPr>
        <w:pStyle w:val="NoSpacing"/>
        <w:rPr>
          <w:rFonts w:cs="Times New Roman"/>
          <w:szCs w:val="24"/>
        </w:rPr>
      </w:pPr>
    </w:p>
    <w:p w14:paraId="4F4F36D4" w14:textId="77777777" w:rsidR="00365A53" w:rsidRDefault="00365A53" w:rsidP="00365A53">
      <w:pPr>
        <w:pStyle w:val="NoSpacing"/>
        <w:rPr>
          <w:rFonts w:cs="Times New Roman"/>
          <w:szCs w:val="24"/>
        </w:rPr>
      </w:pPr>
    </w:p>
    <w:p w14:paraId="2CF73477" w14:textId="77777777" w:rsidR="00365A53" w:rsidRDefault="00365A53" w:rsidP="00365A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March 2023</w:t>
      </w:r>
    </w:p>
    <w:p w14:paraId="2BF92F5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8BD6" w14:textId="77777777" w:rsidR="00365A53" w:rsidRDefault="00365A53" w:rsidP="009139A6">
      <w:r>
        <w:separator/>
      </w:r>
    </w:p>
  </w:endnote>
  <w:endnote w:type="continuationSeparator" w:id="0">
    <w:p w14:paraId="6A6A835C" w14:textId="77777777" w:rsidR="00365A53" w:rsidRDefault="00365A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A91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56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E3F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AC506" w14:textId="77777777" w:rsidR="00365A53" w:rsidRDefault="00365A53" w:rsidP="009139A6">
      <w:r>
        <w:separator/>
      </w:r>
    </w:p>
  </w:footnote>
  <w:footnote w:type="continuationSeparator" w:id="0">
    <w:p w14:paraId="08099AF2" w14:textId="77777777" w:rsidR="00365A53" w:rsidRDefault="00365A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E8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103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5F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53"/>
    <w:rsid w:val="000666E0"/>
    <w:rsid w:val="002510B7"/>
    <w:rsid w:val="00365A5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61633"/>
  <w15:chartTrackingRefBased/>
  <w15:docId w15:val="{1656198F-D24B-4213-8EE6-2052F686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65A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77/CP40no67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2023-04-06T08:05:00Z</dcterms:created>
  <dcterms:modified xsi:type="dcterms:W3CDTF">2023-04-06T08:05:00Z</dcterms:modified>
</cp:coreProperties>
</file>